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2CFE80" w14:textId="77777777" w:rsidR="00B12036" w:rsidRDefault="00B12036" w:rsidP="00B1203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Richard KYNARTON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2B2C7CDF" w14:textId="77777777" w:rsidR="00B12036" w:rsidRDefault="00B12036" w:rsidP="00B1203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64BF40F7" w14:textId="77777777" w:rsidR="00B12036" w:rsidRDefault="00B12036" w:rsidP="00B1203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82C2849" w14:textId="77777777" w:rsidR="00B12036" w:rsidRDefault="00B12036" w:rsidP="00B1203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1124937" w14:textId="77777777" w:rsidR="00B12036" w:rsidRDefault="00B12036" w:rsidP="00B1203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658FB4DF" w14:textId="77777777" w:rsidR="00B12036" w:rsidRDefault="00B12036" w:rsidP="00B1203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551AAC72" w14:textId="77777777" w:rsidR="00B12036" w:rsidRPr="00065994" w:rsidRDefault="00B12036" w:rsidP="00B12036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7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7B567EA8" w14:textId="77777777" w:rsidR="00B12036" w:rsidRDefault="00B12036" w:rsidP="00B12036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045ECCA" w14:textId="77777777" w:rsidR="00B12036" w:rsidRDefault="00B12036" w:rsidP="00B1203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599E1AA" w14:textId="77777777" w:rsidR="00B12036" w:rsidRDefault="00B12036" w:rsidP="00B1203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12 May 2024</w:t>
      </w:r>
    </w:p>
    <w:p w14:paraId="5791E69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772A96" w14:textId="77777777" w:rsidR="00B12036" w:rsidRDefault="00B12036" w:rsidP="009139A6">
      <w:r>
        <w:separator/>
      </w:r>
    </w:p>
  </w:endnote>
  <w:endnote w:type="continuationSeparator" w:id="0">
    <w:p w14:paraId="7E23A814" w14:textId="77777777" w:rsidR="00B12036" w:rsidRDefault="00B120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589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E60A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7E4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547001" w14:textId="77777777" w:rsidR="00B12036" w:rsidRDefault="00B12036" w:rsidP="009139A6">
      <w:r>
        <w:separator/>
      </w:r>
    </w:p>
  </w:footnote>
  <w:footnote w:type="continuationSeparator" w:id="0">
    <w:p w14:paraId="48ACCDDB" w14:textId="77777777" w:rsidR="00B12036" w:rsidRDefault="00B120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EEC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74AB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EBC24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036"/>
    <w:rsid w:val="000666E0"/>
    <w:rsid w:val="002510B7"/>
    <w:rsid w:val="00270799"/>
    <w:rsid w:val="0051698B"/>
    <w:rsid w:val="005C130B"/>
    <w:rsid w:val="00826F5C"/>
    <w:rsid w:val="009139A6"/>
    <w:rsid w:val="009411C2"/>
    <w:rsid w:val="009448BB"/>
    <w:rsid w:val="00947624"/>
    <w:rsid w:val="00A3176C"/>
    <w:rsid w:val="00AE65F8"/>
    <w:rsid w:val="00B12036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4DA2E"/>
  <w15:chartTrackingRefBased/>
  <w15:docId w15:val="{C75E225F-1184-4574-89F5-682CD8AFD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2024-07-28T16:35:00Z</dcterms:created>
  <dcterms:modified xsi:type="dcterms:W3CDTF">2024-07-28T16:35:00Z</dcterms:modified>
</cp:coreProperties>
</file>